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E61674" w14:textId="77777777" w:rsidR="009336A1" w:rsidRDefault="00002D75" w:rsidP="00F21312">
      <w:pPr>
        <w:wordWrap w:val="0"/>
        <w:jc w:val="right"/>
      </w:pPr>
      <w:r>
        <w:rPr>
          <w:rFonts w:hint="eastAsia"/>
        </w:rPr>
        <w:t>令和</w:t>
      </w:r>
      <w:r w:rsidR="009336A1">
        <w:rPr>
          <w:rFonts w:hint="eastAsia"/>
        </w:rPr>
        <w:t xml:space="preserve">　　年　　月　　日　　</w:t>
      </w:r>
    </w:p>
    <w:p w14:paraId="79F81EED" w14:textId="77777777" w:rsidR="009336A1" w:rsidRDefault="009336A1"/>
    <w:p w14:paraId="3EC7728B" w14:textId="77777777" w:rsidR="009336A1" w:rsidRPr="00F21312" w:rsidRDefault="009336A1" w:rsidP="00F21312">
      <w:pPr>
        <w:jc w:val="center"/>
        <w:rPr>
          <w:sz w:val="28"/>
        </w:rPr>
      </w:pPr>
      <w:r w:rsidRPr="00F21312">
        <w:rPr>
          <w:rFonts w:hint="eastAsia"/>
          <w:sz w:val="28"/>
        </w:rPr>
        <w:t>ワクチン接種証明書</w:t>
      </w:r>
    </w:p>
    <w:p w14:paraId="04820F7F" w14:textId="77777777" w:rsidR="009336A1" w:rsidRDefault="009336A1"/>
    <w:p w14:paraId="0C993C2E" w14:textId="4F21655A" w:rsidR="009336A1" w:rsidRDefault="00C537F5" w:rsidP="00AE63AB">
      <w:pPr>
        <w:ind w:leftChars="1957" w:left="4110"/>
      </w:pPr>
      <w:r>
        <w:rPr>
          <w:rFonts w:hint="eastAsia"/>
        </w:rPr>
        <w:t>宮城県</w:t>
      </w:r>
    </w:p>
    <w:p w14:paraId="6DA6574C" w14:textId="77777777" w:rsidR="009336A1" w:rsidRDefault="009336A1" w:rsidP="00AE63AB">
      <w:pPr>
        <w:ind w:leftChars="1957" w:left="4110"/>
      </w:pPr>
      <w:r>
        <w:rPr>
          <w:rFonts w:hint="eastAsia"/>
        </w:rPr>
        <w:t xml:space="preserve">　動物愛護監視員・獣医師</w:t>
      </w:r>
    </w:p>
    <w:p w14:paraId="216FED5B" w14:textId="581264E6" w:rsidR="009336A1" w:rsidRDefault="00C537F5" w:rsidP="00BD2985">
      <w:pPr>
        <w:ind w:leftChars="1957" w:left="4110"/>
        <w:jc w:val="right"/>
      </w:pPr>
      <w:r>
        <w:rPr>
          <w:rFonts w:hint="eastAsia"/>
        </w:rPr>
        <w:t xml:space="preserve">　　</w:t>
      </w:r>
      <w:r w:rsidR="009336A1">
        <w:rPr>
          <w:rFonts w:hint="eastAsia"/>
        </w:rPr>
        <w:t xml:space="preserve">氏名　　</w:t>
      </w:r>
      <w:r w:rsidR="000955ED">
        <w:rPr>
          <w:rFonts w:hint="eastAsia"/>
        </w:rPr>
        <w:t xml:space="preserve">　　　　　　　</w:t>
      </w:r>
      <w:r w:rsidR="00BD2985">
        <w:rPr>
          <w:rFonts w:hint="eastAsia"/>
        </w:rPr>
        <w:t xml:space="preserve">　　</w:t>
      </w:r>
      <w:r w:rsidR="009336A1">
        <w:rPr>
          <w:rFonts w:hint="eastAsia"/>
        </w:rPr>
        <w:t xml:space="preserve">　印</w:t>
      </w:r>
    </w:p>
    <w:p w14:paraId="5DF18184" w14:textId="77777777" w:rsidR="009336A1" w:rsidRPr="00F21312" w:rsidRDefault="009336A1"/>
    <w:p w14:paraId="15028D68" w14:textId="77777777" w:rsidR="009336A1" w:rsidRPr="007863C3" w:rsidRDefault="009336A1">
      <w:bookmarkStart w:id="0" w:name="_GoBack"/>
      <w:bookmarkEnd w:id="0"/>
    </w:p>
    <w:p w14:paraId="1DF78A34" w14:textId="77777777" w:rsidR="009336A1" w:rsidRDefault="009336A1"/>
    <w:p w14:paraId="3C7DA1F1" w14:textId="1F05FA2B" w:rsidR="009336A1" w:rsidRDefault="009336A1">
      <w:r>
        <w:rPr>
          <w:rFonts w:hint="eastAsia"/>
        </w:rPr>
        <w:t xml:space="preserve">　下記のとおり</w:t>
      </w:r>
      <w:r w:rsidR="000955ED">
        <w:rPr>
          <w:rFonts w:hint="eastAsia"/>
        </w:rPr>
        <w:t>、</w:t>
      </w:r>
      <w:r>
        <w:rPr>
          <w:rFonts w:hint="eastAsia"/>
        </w:rPr>
        <w:t>ワクチン接種したことを証明します。</w:t>
      </w:r>
    </w:p>
    <w:p w14:paraId="3ABA651B" w14:textId="77777777" w:rsidR="009336A1" w:rsidRDefault="009336A1"/>
    <w:p w14:paraId="1BC58C63" w14:textId="77777777" w:rsidR="009336A1" w:rsidRDefault="009336A1" w:rsidP="00F21312">
      <w:pPr>
        <w:jc w:val="center"/>
      </w:pPr>
      <w:r>
        <w:rPr>
          <w:rFonts w:hint="eastAsia"/>
        </w:rPr>
        <w:t>記</w:t>
      </w:r>
    </w:p>
    <w:p w14:paraId="04A761B3" w14:textId="77777777" w:rsidR="009336A1" w:rsidRDefault="009336A1" w:rsidP="00F21312">
      <w:r>
        <w:rPr>
          <w:rFonts w:hint="eastAsia"/>
        </w:rPr>
        <w:t>１　対象動物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559"/>
        <w:gridCol w:w="6379"/>
      </w:tblGrid>
      <w:tr w:rsidR="009336A1" w:rsidRPr="00AE63AB" w14:paraId="77EDD4AA" w14:textId="77777777">
        <w:trPr>
          <w:trHeight w:val="577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BB831" w14:textId="77777777" w:rsidR="009336A1" w:rsidRPr="00AE63AB" w:rsidRDefault="009336A1" w:rsidP="00AE63AB">
            <w:pPr>
              <w:jc w:val="center"/>
            </w:pPr>
            <w:r w:rsidRPr="00AE63AB">
              <w:rPr>
                <w:rFonts w:hint="eastAsia"/>
              </w:rPr>
              <w:t>管理ＩＤ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5F110" w14:textId="54B59DD3" w:rsidR="009336A1" w:rsidRPr="00AE63AB" w:rsidRDefault="009336A1" w:rsidP="003734D4">
            <w:pPr>
              <w:rPr>
                <w:rFonts w:hint="eastAsia"/>
              </w:rPr>
            </w:pPr>
          </w:p>
        </w:tc>
      </w:tr>
      <w:tr w:rsidR="009336A1" w:rsidRPr="00AE63AB" w14:paraId="34CEEC49" w14:textId="77777777">
        <w:trPr>
          <w:trHeight w:val="577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486A6" w14:textId="77777777" w:rsidR="009336A1" w:rsidRPr="00AE63AB" w:rsidRDefault="009336A1" w:rsidP="00AE63AB">
            <w:pPr>
              <w:jc w:val="center"/>
            </w:pPr>
            <w:r w:rsidRPr="00AE63AB">
              <w:rPr>
                <w:rFonts w:hint="eastAsia"/>
              </w:rPr>
              <w:t>動物の種類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E891D" w14:textId="5674926D" w:rsidR="009336A1" w:rsidRPr="00AE63AB" w:rsidRDefault="009336A1" w:rsidP="00980DC4">
            <w:pPr>
              <w:rPr>
                <w:rFonts w:hint="eastAsia"/>
              </w:rPr>
            </w:pPr>
          </w:p>
        </w:tc>
      </w:tr>
      <w:tr w:rsidR="009336A1" w:rsidRPr="00AE63AB" w14:paraId="0B7CB278" w14:textId="77777777">
        <w:trPr>
          <w:trHeight w:val="577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B82B1" w14:textId="77777777" w:rsidR="009336A1" w:rsidRPr="00AE63AB" w:rsidRDefault="009336A1" w:rsidP="00AE63AB">
            <w:pPr>
              <w:jc w:val="center"/>
            </w:pPr>
            <w:r w:rsidRPr="00AE63AB">
              <w:rPr>
                <w:rFonts w:hint="eastAsia"/>
              </w:rPr>
              <w:t>品　　種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16F6E" w14:textId="51223338" w:rsidR="009336A1" w:rsidRPr="00AE63AB" w:rsidRDefault="009336A1" w:rsidP="003734D4">
            <w:pPr>
              <w:rPr>
                <w:rFonts w:hint="eastAsia"/>
              </w:rPr>
            </w:pPr>
          </w:p>
        </w:tc>
      </w:tr>
      <w:tr w:rsidR="009336A1" w:rsidRPr="00AE63AB" w14:paraId="41FD6308" w14:textId="77777777">
        <w:trPr>
          <w:trHeight w:val="577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76CED" w14:textId="77777777" w:rsidR="009336A1" w:rsidRPr="00AE63AB" w:rsidRDefault="009336A1" w:rsidP="00AE63AB">
            <w:pPr>
              <w:jc w:val="center"/>
            </w:pPr>
            <w:r w:rsidRPr="00AE63AB">
              <w:rPr>
                <w:rFonts w:hint="eastAsia"/>
              </w:rPr>
              <w:t>性　　別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A96F0" w14:textId="2813BA18" w:rsidR="009336A1" w:rsidRPr="00AE63AB" w:rsidRDefault="009336A1" w:rsidP="00C537F5"/>
        </w:tc>
      </w:tr>
      <w:tr w:rsidR="009336A1" w:rsidRPr="00AE63AB" w14:paraId="6D39E4E0" w14:textId="77777777">
        <w:trPr>
          <w:trHeight w:val="577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D0EB0" w14:textId="77777777" w:rsidR="009336A1" w:rsidRPr="00AE63AB" w:rsidRDefault="009336A1" w:rsidP="00AE63AB">
            <w:pPr>
              <w:jc w:val="center"/>
            </w:pPr>
            <w:r w:rsidRPr="00AE63AB">
              <w:rPr>
                <w:rFonts w:hint="eastAsia"/>
              </w:rPr>
              <w:t>毛　　色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9352D" w14:textId="17D700E4" w:rsidR="009336A1" w:rsidRPr="00AE63AB" w:rsidRDefault="009336A1" w:rsidP="003734D4">
            <w:pPr>
              <w:rPr>
                <w:rFonts w:hint="eastAsia"/>
              </w:rPr>
            </w:pPr>
          </w:p>
        </w:tc>
      </w:tr>
      <w:tr w:rsidR="009336A1" w:rsidRPr="00AE63AB" w14:paraId="6F1298E8" w14:textId="77777777">
        <w:trPr>
          <w:trHeight w:val="577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E43EF" w14:textId="77777777" w:rsidR="009336A1" w:rsidRPr="00AE63AB" w:rsidRDefault="009336A1" w:rsidP="00AE63AB">
            <w:pPr>
              <w:jc w:val="center"/>
            </w:pPr>
            <w:r w:rsidRPr="00AE63AB">
              <w:rPr>
                <w:rFonts w:hint="eastAsia"/>
              </w:rPr>
              <w:t>その他の特徴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10AA7" w14:textId="2E49D9F6" w:rsidR="009336A1" w:rsidRPr="00AE63AB" w:rsidRDefault="009336A1" w:rsidP="003734D4">
            <w:pPr>
              <w:rPr>
                <w:rFonts w:hint="eastAsia"/>
              </w:rPr>
            </w:pPr>
          </w:p>
        </w:tc>
      </w:tr>
    </w:tbl>
    <w:p w14:paraId="37810061" w14:textId="77777777" w:rsidR="009336A1" w:rsidRDefault="009336A1" w:rsidP="00F21312"/>
    <w:p w14:paraId="6AF86C11" w14:textId="77777777" w:rsidR="009336A1" w:rsidRDefault="009336A1" w:rsidP="00F21312">
      <w:r>
        <w:rPr>
          <w:rFonts w:hint="eastAsia"/>
        </w:rPr>
        <w:t>２　接種ワクチン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559"/>
        <w:gridCol w:w="1069"/>
        <w:gridCol w:w="5310"/>
      </w:tblGrid>
      <w:tr w:rsidR="009336A1" w:rsidRPr="00AE63AB" w14:paraId="1FB62311" w14:textId="77777777">
        <w:trPr>
          <w:trHeight w:val="538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6B86B" w14:textId="77777777" w:rsidR="009336A1" w:rsidRPr="00AE63AB" w:rsidRDefault="009336A1" w:rsidP="00AE63AB">
            <w:pPr>
              <w:jc w:val="center"/>
            </w:pPr>
            <w:r w:rsidRPr="00AE63AB">
              <w:rPr>
                <w:rFonts w:hint="eastAsia"/>
              </w:rPr>
              <w:t>接種年月日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DBE9B" w14:textId="623B6F82" w:rsidR="009336A1" w:rsidRPr="00AE63AB" w:rsidRDefault="009336A1" w:rsidP="00AE63AB">
            <w:pPr>
              <w:jc w:val="center"/>
            </w:pPr>
          </w:p>
        </w:tc>
      </w:tr>
      <w:tr w:rsidR="009336A1" w:rsidRPr="00AE63AB" w14:paraId="4E3DC856" w14:textId="77777777">
        <w:trPr>
          <w:trHeight w:val="1297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C0617" w14:textId="77777777" w:rsidR="009336A1" w:rsidRPr="00AE63AB" w:rsidRDefault="009336A1" w:rsidP="00AE63AB">
            <w:pPr>
              <w:jc w:val="center"/>
            </w:pPr>
            <w:r w:rsidRPr="00AE63AB">
              <w:rPr>
                <w:rFonts w:hint="eastAsia"/>
              </w:rPr>
              <w:t>種　　類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0325BB3" w14:textId="77777777" w:rsidR="009336A1" w:rsidRPr="00AE63AB" w:rsidRDefault="00C537F5" w:rsidP="00C537F5">
            <w:pPr>
              <w:rPr>
                <w:rFonts w:hint="eastAsia"/>
              </w:rPr>
            </w:pPr>
            <w:r>
              <w:rPr>
                <w:rFonts w:hint="eastAsia"/>
              </w:rPr>
              <w:t>ワクチン</w:t>
            </w:r>
          </w:p>
        </w:tc>
        <w:tc>
          <w:tcPr>
            <w:tcW w:w="5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F4B679" w14:textId="33B919CC" w:rsidR="009336A1" w:rsidRPr="00AE63AB" w:rsidRDefault="009336A1" w:rsidP="00AE63AB">
            <w:pPr>
              <w:widowControl/>
              <w:jc w:val="left"/>
              <w:rPr>
                <w:rFonts w:hint="eastAsia"/>
              </w:rPr>
            </w:pPr>
          </w:p>
          <w:p w14:paraId="45090EA2" w14:textId="77777777" w:rsidR="00C537F5" w:rsidRPr="00AE63AB" w:rsidRDefault="00C537F5" w:rsidP="00C537F5">
            <w:pPr>
              <w:widowControl/>
              <w:jc w:val="left"/>
              <w:rPr>
                <w:rFonts w:hint="eastAsia"/>
              </w:rPr>
            </w:pPr>
            <w:r>
              <w:rPr>
                <w:rFonts w:hint="eastAsia"/>
              </w:rPr>
              <w:t>ロット番号</w:t>
            </w:r>
          </w:p>
          <w:p w14:paraId="07832C0E" w14:textId="1D35492E" w:rsidR="009336A1" w:rsidRPr="00AE63AB" w:rsidRDefault="00C537F5" w:rsidP="00681F94">
            <w:r>
              <w:rPr>
                <w:rFonts w:hint="eastAsia"/>
              </w:rPr>
              <w:t xml:space="preserve"> </w:t>
            </w:r>
          </w:p>
        </w:tc>
      </w:tr>
      <w:tr w:rsidR="009336A1" w:rsidRPr="00AE63AB" w14:paraId="26DDB5CE" w14:textId="77777777">
        <w:trPr>
          <w:trHeight w:val="1297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B6E60" w14:textId="77777777" w:rsidR="009336A1" w:rsidRPr="00AE63AB" w:rsidRDefault="0005573D" w:rsidP="0005573D">
            <w:pPr>
              <w:jc w:val="center"/>
            </w:pPr>
            <w:r>
              <w:rPr>
                <w:rFonts w:hint="eastAsia"/>
              </w:rPr>
              <w:t>シール貼付欄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61845" w14:textId="77777777" w:rsidR="009336A1" w:rsidRPr="00AE63AB" w:rsidRDefault="009336A1" w:rsidP="003734D4"/>
        </w:tc>
      </w:tr>
    </w:tbl>
    <w:p w14:paraId="22947628" w14:textId="77777777" w:rsidR="009336A1" w:rsidRPr="0005573D" w:rsidRDefault="009336A1" w:rsidP="009361CB"/>
    <w:sectPr w:rsidR="009336A1" w:rsidRPr="0005573D" w:rsidSect="002633BC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4132E2" w14:textId="77777777" w:rsidR="000955ED" w:rsidRDefault="000955ED" w:rsidP="0005573D">
      <w:r>
        <w:separator/>
      </w:r>
    </w:p>
  </w:endnote>
  <w:endnote w:type="continuationSeparator" w:id="0">
    <w:p w14:paraId="3B2C11BA" w14:textId="77777777" w:rsidR="000955ED" w:rsidRDefault="000955ED" w:rsidP="000557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625DD9" w14:textId="77777777" w:rsidR="000955ED" w:rsidRDefault="000955ED" w:rsidP="0005573D">
      <w:r>
        <w:separator/>
      </w:r>
    </w:p>
  </w:footnote>
  <w:footnote w:type="continuationSeparator" w:id="0">
    <w:p w14:paraId="2518B598" w14:textId="77777777" w:rsidR="000955ED" w:rsidRDefault="000955ED" w:rsidP="0005573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dirty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840"/>
  <w:doNotHyphenateCaps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955ED"/>
    <w:rsid w:val="00002D75"/>
    <w:rsid w:val="0005573D"/>
    <w:rsid w:val="00057E6F"/>
    <w:rsid w:val="00060C90"/>
    <w:rsid w:val="000646FD"/>
    <w:rsid w:val="00064F73"/>
    <w:rsid w:val="00082AB2"/>
    <w:rsid w:val="00084575"/>
    <w:rsid w:val="0009036B"/>
    <w:rsid w:val="00092050"/>
    <w:rsid w:val="000955ED"/>
    <w:rsid w:val="000A2B16"/>
    <w:rsid w:val="000A7DF2"/>
    <w:rsid w:val="000C1D3D"/>
    <w:rsid w:val="000C210D"/>
    <w:rsid w:val="000C76E3"/>
    <w:rsid w:val="000D3CF1"/>
    <w:rsid w:val="000D5AEA"/>
    <w:rsid w:val="000E22FC"/>
    <w:rsid w:val="000E39A6"/>
    <w:rsid w:val="000F7BEC"/>
    <w:rsid w:val="00110647"/>
    <w:rsid w:val="0012327E"/>
    <w:rsid w:val="00127EAF"/>
    <w:rsid w:val="001304E2"/>
    <w:rsid w:val="001343DF"/>
    <w:rsid w:val="00171E52"/>
    <w:rsid w:val="001771ED"/>
    <w:rsid w:val="001978AA"/>
    <w:rsid w:val="001A3F6F"/>
    <w:rsid w:val="001A616D"/>
    <w:rsid w:val="001D658A"/>
    <w:rsid w:val="001E549B"/>
    <w:rsid w:val="00245A9C"/>
    <w:rsid w:val="00251882"/>
    <w:rsid w:val="002633BC"/>
    <w:rsid w:val="00263E92"/>
    <w:rsid w:val="00281D3C"/>
    <w:rsid w:val="00291923"/>
    <w:rsid w:val="0029298F"/>
    <w:rsid w:val="00293623"/>
    <w:rsid w:val="002A3730"/>
    <w:rsid w:val="002B2FB4"/>
    <w:rsid w:val="002C2E91"/>
    <w:rsid w:val="002E58FD"/>
    <w:rsid w:val="00303A54"/>
    <w:rsid w:val="00335E16"/>
    <w:rsid w:val="00353BFC"/>
    <w:rsid w:val="003557FC"/>
    <w:rsid w:val="003734D4"/>
    <w:rsid w:val="00384F1F"/>
    <w:rsid w:val="00395304"/>
    <w:rsid w:val="003A5E15"/>
    <w:rsid w:val="003D4E85"/>
    <w:rsid w:val="003D5C9F"/>
    <w:rsid w:val="003E7D88"/>
    <w:rsid w:val="00420353"/>
    <w:rsid w:val="004258FE"/>
    <w:rsid w:val="004453C4"/>
    <w:rsid w:val="00447CE3"/>
    <w:rsid w:val="00471C30"/>
    <w:rsid w:val="00497B5E"/>
    <w:rsid w:val="004C082E"/>
    <w:rsid w:val="004C2D0B"/>
    <w:rsid w:val="004C2E35"/>
    <w:rsid w:val="004D13A1"/>
    <w:rsid w:val="004D5A26"/>
    <w:rsid w:val="004E1B69"/>
    <w:rsid w:val="004E279F"/>
    <w:rsid w:val="004E4E81"/>
    <w:rsid w:val="005059DC"/>
    <w:rsid w:val="0051381E"/>
    <w:rsid w:val="00543D2E"/>
    <w:rsid w:val="0055550D"/>
    <w:rsid w:val="00571105"/>
    <w:rsid w:val="00577508"/>
    <w:rsid w:val="00597028"/>
    <w:rsid w:val="005D09EB"/>
    <w:rsid w:val="005D1DD9"/>
    <w:rsid w:val="005D59A8"/>
    <w:rsid w:val="005E2E5F"/>
    <w:rsid w:val="005F3DAA"/>
    <w:rsid w:val="005F79DD"/>
    <w:rsid w:val="00616E15"/>
    <w:rsid w:val="00631784"/>
    <w:rsid w:val="00665FC2"/>
    <w:rsid w:val="00681F94"/>
    <w:rsid w:val="006B1140"/>
    <w:rsid w:val="006B1C5F"/>
    <w:rsid w:val="006E0FC1"/>
    <w:rsid w:val="00700BFC"/>
    <w:rsid w:val="00701E93"/>
    <w:rsid w:val="0070225F"/>
    <w:rsid w:val="00704490"/>
    <w:rsid w:val="00773547"/>
    <w:rsid w:val="00773627"/>
    <w:rsid w:val="007773A5"/>
    <w:rsid w:val="007863C3"/>
    <w:rsid w:val="007A2CD4"/>
    <w:rsid w:val="007A7485"/>
    <w:rsid w:val="007B7346"/>
    <w:rsid w:val="007D3175"/>
    <w:rsid w:val="007E7ABF"/>
    <w:rsid w:val="00815D27"/>
    <w:rsid w:val="00821D13"/>
    <w:rsid w:val="008336C5"/>
    <w:rsid w:val="00873478"/>
    <w:rsid w:val="00890823"/>
    <w:rsid w:val="008941A6"/>
    <w:rsid w:val="00894391"/>
    <w:rsid w:val="0089570F"/>
    <w:rsid w:val="008B703D"/>
    <w:rsid w:val="008D6874"/>
    <w:rsid w:val="009023D0"/>
    <w:rsid w:val="009069B8"/>
    <w:rsid w:val="0090783C"/>
    <w:rsid w:val="00912DB2"/>
    <w:rsid w:val="009336A1"/>
    <w:rsid w:val="00933D7D"/>
    <w:rsid w:val="009361CB"/>
    <w:rsid w:val="00976BCA"/>
    <w:rsid w:val="00980DC4"/>
    <w:rsid w:val="009916FB"/>
    <w:rsid w:val="009A559F"/>
    <w:rsid w:val="009C0D19"/>
    <w:rsid w:val="009C60ED"/>
    <w:rsid w:val="009D1097"/>
    <w:rsid w:val="009D6EAC"/>
    <w:rsid w:val="009F10D4"/>
    <w:rsid w:val="00A00DA8"/>
    <w:rsid w:val="00A57CEC"/>
    <w:rsid w:val="00A65B4A"/>
    <w:rsid w:val="00A746DF"/>
    <w:rsid w:val="00A76538"/>
    <w:rsid w:val="00AA1569"/>
    <w:rsid w:val="00AB766C"/>
    <w:rsid w:val="00AC759A"/>
    <w:rsid w:val="00AE63AB"/>
    <w:rsid w:val="00B10113"/>
    <w:rsid w:val="00B24715"/>
    <w:rsid w:val="00B34EB8"/>
    <w:rsid w:val="00B40CE2"/>
    <w:rsid w:val="00B416C6"/>
    <w:rsid w:val="00B53BB0"/>
    <w:rsid w:val="00B55017"/>
    <w:rsid w:val="00BB2F8D"/>
    <w:rsid w:val="00BD2985"/>
    <w:rsid w:val="00BE0ABF"/>
    <w:rsid w:val="00C04FF9"/>
    <w:rsid w:val="00C112D0"/>
    <w:rsid w:val="00C15CAF"/>
    <w:rsid w:val="00C40850"/>
    <w:rsid w:val="00C537F5"/>
    <w:rsid w:val="00C86E43"/>
    <w:rsid w:val="00C970A8"/>
    <w:rsid w:val="00CC0357"/>
    <w:rsid w:val="00CC507B"/>
    <w:rsid w:val="00D15A05"/>
    <w:rsid w:val="00DA43D0"/>
    <w:rsid w:val="00DA49BB"/>
    <w:rsid w:val="00DB043C"/>
    <w:rsid w:val="00DC683C"/>
    <w:rsid w:val="00DD5C4C"/>
    <w:rsid w:val="00E07086"/>
    <w:rsid w:val="00E17B4C"/>
    <w:rsid w:val="00E21CE8"/>
    <w:rsid w:val="00E23C93"/>
    <w:rsid w:val="00E51879"/>
    <w:rsid w:val="00E52981"/>
    <w:rsid w:val="00E7577E"/>
    <w:rsid w:val="00E82DE0"/>
    <w:rsid w:val="00E913F9"/>
    <w:rsid w:val="00E9332F"/>
    <w:rsid w:val="00ED67D5"/>
    <w:rsid w:val="00EE03C5"/>
    <w:rsid w:val="00EE1BEC"/>
    <w:rsid w:val="00F21312"/>
    <w:rsid w:val="00F2286C"/>
    <w:rsid w:val="00F23F1C"/>
    <w:rsid w:val="00F33BFA"/>
    <w:rsid w:val="00F44751"/>
    <w:rsid w:val="00F54731"/>
    <w:rsid w:val="00F6349F"/>
    <w:rsid w:val="00F73048"/>
    <w:rsid w:val="00F93FCB"/>
    <w:rsid w:val="00F95A45"/>
    <w:rsid w:val="00F97A14"/>
    <w:rsid w:val="00FA069F"/>
    <w:rsid w:val="00FE0B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oNotEmbedSmartTags/>
  <w:decimalSymbol w:val="."/>
  <w:listSeparator w:val=","/>
  <w14:docId w14:val="03A55241"/>
  <w15:chartTrackingRefBased/>
  <w15:docId w15:val="{7891946A-0CF2-43CD-A780-86DE2895E3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633BC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Note Heading"/>
    <w:basedOn w:val="a"/>
    <w:next w:val="a"/>
    <w:link w:val="a4"/>
    <w:rsid w:val="00F21312"/>
    <w:pPr>
      <w:jc w:val="center"/>
    </w:pPr>
  </w:style>
  <w:style w:type="character" w:customStyle="1" w:styleId="a4">
    <w:name w:val="記 (文字)"/>
    <w:link w:val="a3"/>
    <w:rsid w:val="00F21312"/>
    <w:rPr>
      <w:rFonts w:cs="Times New Roman"/>
    </w:rPr>
  </w:style>
  <w:style w:type="paragraph" w:styleId="a5">
    <w:name w:val="Closing"/>
    <w:basedOn w:val="a"/>
    <w:link w:val="a6"/>
    <w:rsid w:val="00F21312"/>
    <w:pPr>
      <w:jc w:val="right"/>
    </w:pPr>
  </w:style>
  <w:style w:type="character" w:customStyle="1" w:styleId="a6">
    <w:name w:val="結語 (文字)"/>
    <w:link w:val="a5"/>
    <w:rsid w:val="00F21312"/>
    <w:rPr>
      <w:rFonts w:cs="Times New Roman"/>
    </w:rPr>
  </w:style>
  <w:style w:type="table" w:styleId="a7">
    <w:name w:val="Table Grid"/>
    <w:basedOn w:val="a1"/>
    <w:rsid w:val="003734D4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semiHidden/>
    <w:rsid w:val="000F7BEC"/>
    <w:rPr>
      <w:rFonts w:ascii="Arial" w:eastAsia="ＭＳ ゴシック" w:hAnsi="Arial"/>
      <w:sz w:val="18"/>
      <w:szCs w:val="18"/>
    </w:rPr>
  </w:style>
  <w:style w:type="character" w:customStyle="1" w:styleId="a9">
    <w:name w:val="吹き出し (文字)"/>
    <w:link w:val="a8"/>
    <w:semiHidden/>
    <w:rsid w:val="000F7BEC"/>
    <w:rPr>
      <w:rFonts w:ascii="Arial" w:eastAsia="ＭＳ ゴシック" w:hAnsi="Arial" w:cs="Times New Roman"/>
      <w:sz w:val="18"/>
      <w:szCs w:val="18"/>
    </w:rPr>
  </w:style>
  <w:style w:type="paragraph" w:styleId="aa">
    <w:name w:val="header"/>
    <w:basedOn w:val="a"/>
    <w:link w:val="ab"/>
    <w:uiPriority w:val="99"/>
    <w:unhideWhenUsed/>
    <w:rsid w:val="0005573D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link w:val="aa"/>
    <w:uiPriority w:val="99"/>
    <w:rsid w:val="0005573D"/>
    <w:rPr>
      <w:kern w:val="2"/>
      <w:sz w:val="21"/>
      <w:szCs w:val="22"/>
    </w:rPr>
  </w:style>
  <w:style w:type="paragraph" w:styleId="ac">
    <w:name w:val="footer"/>
    <w:basedOn w:val="a"/>
    <w:link w:val="ad"/>
    <w:uiPriority w:val="99"/>
    <w:unhideWhenUsed/>
    <w:rsid w:val="0005573D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link w:val="ac"/>
    <w:uiPriority w:val="99"/>
    <w:rsid w:val="0005573D"/>
    <w:rPr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172.20.43.76\&#29872;&#22659;&#27700;&#36947;&#29677;\03%20&#29539;&#30123;&#34907;&#29983;\R8\01_&#22996;&#35351;&#26989;&#21209;&#38306;&#20418;\04_&#29539;&#30123;&#34907;&#29983;&#25903;&#25588;&#12471;&#12473;&#12486;&#12512;\07_&#12507;&#12540;&#12512;&#12506;&#12540;&#12472;&#20844;&#38283;&#12539;&#12503;&#12525;&#12509;&#38283;&#22987;\03-4_&#21029;&#28155;&#65299;_&#20986;&#21147;&#24115;&#31080;&#19968;&#35239;\&#21205;&#29289;&#20491;&#20307;&#31649;&#29702;\&#12527;&#12463;&#12481;&#12531;&#25509;&#31278;&#35388;&#26126;&#26360;.dot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ワクチン接種証明書.dot</Template>
  <TotalTime>1</TotalTime>
  <Pages>1</Pages>
  <Words>28</Words>
  <Characters>165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平成　　年　　月　　日　　</vt:lpstr>
      <vt:lpstr>平成　　年　　月　　日　　</vt:lpstr>
    </vt:vector>
  </TitlesOfParts>
  <Company>宮城県</Company>
  <LinksUpToDate>false</LinksUpToDate>
  <CharactersWithSpaces>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平成　　年　　月　　日　　</dc:title>
  <dc:subject/>
  <cp:keywords/>
  <dc:description/>
  <cp:revision>1</cp:revision>
  <cp:lastPrinted>2014-06-27T05:14:00Z</cp:lastPrinted>
  <dcterms:created xsi:type="dcterms:W3CDTF">2026-04-10T00:24:00Z</dcterms:created>
  <dcterms:modified xsi:type="dcterms:W3CDTF">2026-04-10T00:25:00Z</dcterms:modified>
</cp:coreProperties>
</file>