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6419D" w14:textId="77777777" w:rsidR="00DC3BE2" w:rsidRPr="00B14F00" w:rsidRDefault="00520202" w:rsidP="00560D43">
      <w:pPr>
        <w:ind w:firstLineChars="100" w:firstLine="21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ID：[KUJOU_ID] </w:t>
      </w:r>
      <w:r w:rsidRPr="00BA0D58">
        <w:rPr>
          <w:rFonts w:ascii="ＭＳ ゴシック" w:eastAsia="ＭＳ ゴシック" w:hAnsi="ＭＳ ゴシック" w:hint="eastAsia"/>
          <w:b/>
          <w:sz w:val="40"/>
          <w:szCs w:val="48"/>
        </w:rPr>
        <w:t xml:space="preserve"> </w:t>
      </w:r>
      <w:r w:rsidR="00DA7697" w:rsidRPr="009C679A">
        <w:rPr>
          <w:rFonts w:ascii="ＭＳ ゴシック" w:eastAsia="ＭＳ ゴシック" w:hAnsi="ＭＳ ゴシック" w:hint="eastAsia"/>
          <w:b/>
          <w:sz w:val="32"/>
          <w:szCs w:val="48"/>
        </w:rPr>
        <w:t>[ANIMAL_KIND</w:t>
      </w:r>
      <w:r w:rsidR="00CB0DC5" w:rsidRPr="009C679A">
        <w:rPr>
          <w:rFonts w:ascii="ＭＳ ゴシック" w:eastAsia="ＭＳ ゴシック" w:hAnsi="ＭＳ ゴシック" w:hint="eastAsia"/>
          <w:b/>
          <w:sz w:val="32"/>
          <w:szCs w:val="48"/>
        </w:rPr>
        <w:t>_ID</w:t>
      </w:r>
      <w:r w:rsidR="00DA7697" w:rsidRPr="009C679A">
        <w:rPr>
          <w:rFonts w:ascii="ＭＳ ゴシック" w:eastAsia="ＭＳ ゴシック" w:hAnsi="ＭＳ ゴシック" w:hint="eastAsia"/>
          <w:b/>
          <w:sz w:val="32"/>
          <w:szCs w:val="48"/>
        </w:rPr>
        <w:t>]</w:t>
      </w:r>
      <w:r w:rsidR="009C679A">
        <w:rPr>
          <w:rFonts w:ascii="ＭＳ ゴシック" w:eastAsia="ＭＳ ゴシック" w:hAnsi="ＭＳ ゴシック" w:hint="eastAsia"/>
          <w:b/>
          <w:sz w:val="32"/>
          <w:szCs w:val="48"/>
        </w:rPr>
        <w:t xml:space="preserve"> </w:t>
      </w:r>
      <w:r w:rsidR="00BA0D58">
        <w:rPr>
          <w:rFonts w:ascii="ＭＳ ゴシック" w:eastAsia="ＭＳ ゴシック" w:hAnsi="ＭＳ ゴシック" w:hint="eastAsia"/>
        </w:rPr>
        <w:t>の</w:t>
      </w:r>
      <w:r w:rsidR="009C679A">
        <w:rPr>
          <w:rFonts w:ascii="ＭＳ ゴシック" w:eastAsia="ＭＳ ゴシック" w:hAnsi="ＭＳ ゴシック" w:hint="eastAsia"/>
        </w:rPr>
        <w:t xml:space="preserve"> </w:t>
      </w:r>
      <w:r w:rsidR="009C679A" w:rsidRPr="009C679A">
        <w:rPr>
          <w:rFonts w:hint="eastAsia"/>
          <w:sz w:val="24"/>
        </w:rPr>
        <w:t xml:space="preserve">[KUJOU_KIND_ID] </w:t>
      </w:r>
      <w:r w:rsidR="00BA0D58">
        <w:rPr>
          <w:rFonts w:ascii="ＭＳ ゴシック" w:eastAsia="ＭＳ ゴシック" w:hAnsi="ＭＳ ゴシック" w:hint="eastAsia"/>
        </w:rPr>
        <w:t>の届出</w:t>
      </w:r>
      <w:r>
        <w:rPr>
          <w:rFonts w:ascii="ＭＳ ゴシック" w:eastAsia="ＭＳ ゴシック" w:hAnsi="ＭＳ ゴシック" w:hint="eastAsia"/>
        </w:rPr>
        <w:t xml:space="preserve">　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709"/>
        <w:gridCol w:w="567"/>
        <w:gridCol w:w="1134"/>
        <w:gridCol w:w="2976"/>
        <w:gridCol w:w="851"/>
        <w:gridCol w:w="425"/>
        <w:gridCol w:w="709"/>
        <w:gridCol w:w="1701"/>
      </w:tblGrid>
      <w:tr w:rsidR="00DC3BE2" w:rsidRPr="003B4A4F" w14:paraId="376A690D" w14:textId="77777777" w:rsidTr="00320882">
        <w:trPr>
          <w:trHeight w:val="256"/>
        </w:trPr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1819" w14:textId="77777777" w:rsidR="00EB6B75" w:rsidRDefault="00EB6B75" w:rsidP="00CB0DC5">
            <w:pPr>
              <w:rPr>
                <w:rFonts w:hint="eastAsia"/>
              </w:rPr>
            </w:pPr>
            <w:r w:rsidRPr="00BA0D58">
              <w:rPr>
                <w:rFonts w:hint="eastAsia"/>
                <w:sz w:val="18"/>
              </w:rPr>
              <w:t>電話</w:t>
            </w:r>
            <w:r w:rsidRPr="00BA0D58">
              <w:rPr>
                <w:rFonts w:hint="eastAsia"/>
                <w:sz w:val="18"/>
              </w:rPr>
              <w:t>/</w:t>
            </w:r>
            <w:r w:rsidRPr="00BA0D58">
              <w:rPr>
                <w:rFonts w:hint="eastAsia"/>
                <w:sz w:val="18"/>
              </w:rPr>
              <w:t>来所の別</w:t>
            </w:r>
          </w:p>
          <w:p w14:paraId="64795EC8" w14:textId="77777777" w:rsidR="00DC3BE2" w:rsidRPr="00EB6B75" w:rsidRDefault="00020567" w:rsidP="00CB0DC5">
            <w:pPr>
              <w:rPr>
                <w:b/>
              </w:rPr>
            </w:pPr>
            <w:r w:rsidRPr="00EB6B75">
              <w:rPr>
                <w:rFonts w:hint="eastAsia"/>
                <w:b/>
              </w:rPr>
              <w:t>[TEL_</w:t>
            </w:r>
            <w:r w:rsidR="00CB0DC5" w:rsidRPr="00EB6B75">
              <w:rPr>
                <w:rFonts w:hint="eastAsia"/>
                <w:b/>
              </w:rPr>
              <w:t>VISIT</w:t>
            </w:r>
            <w:r w:rsidRPr="00EB6B75">
              <w:rPr>
                <w:rFonts w:hint="eastAsia"/>
                <w:b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077C" w14:textId="77777777" w:rsidR="00DC3BE2" w:rsidRPr="003B4A4F" w:rsidRDefault="00CB0DC5" w:rsidP="00CB0DC5">
            <w:r>
              <w:rPr>
                <w:rFonts w:hint="eastAsia"/>
              </w:rPr>
              <w:t>受理日：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D7F1" w14:textId="4DFEF7AC" w:rsidR="00DC3BE2" w:rsidRPr="003B4A4F" w:rsidRDefault="00DC3BE2" w:rsidP="0083259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25B9" w14:textId="77777777" w:rsidR="00DC3BE2" w:rsidRPr="003B4A4F" w:rsidRDefault="00DC3BE2" w:rsidP="003B4A4F">
            <w:pPr>
              <w:ind w:leftChars="-51" w:left="-107" w:rightChars="-82" w:right="-172"/>
              <w:jc w:val="center"/>
            </w:pPr>
            <w:r w:rsidRPr="003B4A4F">
              <w:rPr>
                <w:rFonts w:hint="eastAsia"/>
              </w:rPr>
              <w:t>受理者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F6B5" w14:textId="011FA9C8" w:rsidR="00DC3BE2" w:rsidRPr="003B4A4F" w:rsidRDefault="00DC3BE2" w:rsidP="00B14F00">
            <w:pPr>
              <w:rPr>
                <w:rFonts w:hint="eastAsia"/>
              </w:rPr>
            </w:pPr>
          </w:p>
        </w:tc>
      </w:tr>
      <w:tr w:rsidR="00DC3BE2" w:rsidRPr="003B4A4F" w14:paraId="243BFA14" w14:textId="77777777" w:rsidTr="00320882">
        <w:trPr>
          <w:trHeight w:val="377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F5C3" w14:textId="77777777" w:rsidR="00DC3BE2" w:rsidRPr="009C679A" w:rsidRDefault="00BA0D58" w:rsidP="009C679A">
            <w:pPr>
              <w:jc w:val="distribute"/>
              <w:rPr>
                <w:sz w:val="18"/>
                <w:szCs w:val="20"/>
              </w:rPr>
            </w:pPr>
            <w:r w:rsidRPr="009C679A">
              <w:rPr>
                <w:rFonts w:hint="eastAsia"/>
                <w:sz w:val="18"/>
                <w:szCs w:val="20"/>
              </w:rPr>
              <w:t>届出</w:t>
            </w:r>
            <w:r w:rsidR="00DC3BE2" w:rsidRPr="009C679A">
              <w:rPr>
                <w:rFonts w:hint="eastAsia"/>
                <w:sz w:val="18"/>
                <w:szCs w:val="20"/>
              </w:rPr>
              <w:t>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EBBF" w14:textId="77777777" w:rsidR="00DC3BE2" w:rsidRPr="003B4A4F" w:rsidRDefault="00320882" w:rsidP="00832598">
            <w:r w:rsidRPr="003B4A4F">
              <w:rPr>
                <w:rFonts w:hint="eastAsia"/>
              </w:rPr>
              <w:t>氏名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B0D0" w14:textId="49705E3F" w:rsidR="00DC3BE2" w:rsidRPr="003B4A4F" w:rsidRDefault="00DC3BE2" w:rsidP="00832598">
            <w:pPr>
              <w:rPr>
                <w:rFonts w:hint="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FEC5" w14:textId="77777777" w:rsidR="00DC3BE2" w:rsidRPr="003B4A4F" w:rsidRDefault="00DC3BE2" w:rsidP="00CB0DC5">
            <w:pPr>
              <w:ind w:left="-108" w:right="-108"/>
              <w:jc w:val="center"/>
            </w:pPr>
            <w:r w:rsidRPr="003B4A4F">
              <w:t>TEL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91EC" w14:textId="36C11421" w:rsidR="00DC3BE2" w:rsidRPr="003B4A4F" w:rsidRDefault="00DC3BE2" w:rsidP="00520202">
            <w:pPr>
              <w:rPr>
                <w:rFonts w:hint="eastAsia"/>
              </w:rPr>
            </w:pPr>
          </w:p>
        </w:tc>
      </w:tr>
      <w:tr w:rsidR="00320882" w:rsidRPr="003B4A4F" w14:paraId="6062829C" w14:textId="77777777" w:rsidTr="003A71CD">
        <w:trPr>
          <w:trHeight w:val="211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A7F6" w14:textId="77777777" w:rsidR="00320882" w:rsidRPr="009C679A" w:rsidRDefault="00320882" w:rsidP="009C679A">
            <w:pPr>
              <w:jc w:val="distribute"/>
              <w:rPr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41EA" w14:textId="77777777" w:rsidR="00320882" w:rsidRPr="003B4A4F" w:rsidRDefault="00320882" w:rsidP="00832598">
            <w:r w:rsidRPr="003B4A4F">
              <w:rPr>
                <w:rFonts w:hint="eastAsia"/>
              </w:rPr>
              <w:t>住所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74AA" w14:textId="76DC6BC7" w:rsidR="00320882" w:rsidRPr="003B4A4F" w:rsidRDefault="00320882" w:rsidP="00B33EB1">
            <w:pPr>
              <w:rPr>
                <w:rFonts w:hint="eastAsia"/>
              </w:rPr>
            </w:pPr>
          </w:p>
        </w:tc>
      </w:tr>
      <w:tr w:rsidR="00DC3BE2" w:rsidRPr="003B4A4F" w14:paraId="49762765" w14:textId="77777777" w:rsidTr="009C679A">
        <w:trPr>
          <w:trHeight w:val="119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873E" w14:textId="77777777" w:rsidR="00DC3BE2" w:rsidRPr="009C679A" w:rsidRDefault="00BA0D58" w:rsidP="009C679A">
            <w:pPr>
              <w:jc w:val="distribute"/>
              <w:rPr>
                <w:sz w:val="18"/>
                <w:szCs w:val="20"/>
              </w:rPr>
            </w:pPr>
            <w:r w:rsidRPr="009C679A">
              <w:rPr>
                <w:rFonts w:hint="eastAsia"/>
                <w:sz w:val="18"/>
                <w:szCs w:val="20"/>
              </w:rPr>
              <w:t>動物の特徴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6EE" w14:textId="282E11DA" w:rsidR="00DC3BE2" w:rsidRPr="003B4A4F" w:rsidRDefault="00DC3BE2" w:rsidP="00EE3687">
            <w:pPr>
              <w:rPr>
                <w:rFonts w:hint="eastAsia"/>
              </w:rPr>
            </w:pPr>
            <w:bookmarkStart w:id="0" w:name="_GoBack"/>
            <w:bookmarkEnd w:id="0"/>
          </w:p>
        </w:tc>
      </w:tr>
      <w:tr w:rsidR="00BA0D58" w:rsidRPr="003B4A4F" w14:paraId="52045CE4" w14:textId="77777777" w:rsidTr="009C679A">
        <w:trPr>
          <w:cantSplit/>
          <w:trHeight w:val="850"/>
        </w:trPr>
        <w:tc>
          <w:tcPr>
            <w:tcW w:w="94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2CD9" w14:textId="77777777" w:rsidR="00BA0D58" w:rsidRDefault="00BA0D58" w:rsidP="00BA0D58">
            <w:pPr>
              <w:rPr>
                <w:rFonts w:hint="eastAsia"/>
              </w:rPr>
            </w:pPr>
            <w:r>
              <w:rPr>
                <w:rFonts w:hint="eastAsia"/>
              </w:rPr>
              <w:t>失踪・保護した状況</w:t>
            </w:r>
            <w:r w:rsidR="009C679A">
              <w:rPr>
                <w:rFonts w:hint="eastAsia"/>
              </w:rPr>
              <w:t>：</w:t>
            </w:r>
          </w:p>
          <w:p w14:paraId="1E0F74E6" w14:textId="0A6FB1AA" w:rsidR="00BA0D58" w:rsidRPr="003B4A4F" w:rsidRDefault="00BA0D58" w:rsidP="00BA0D58">
            <w:pPr>
              <w:rPr>
                <w:rFonts w:hint="eastAsia"/>
              </w:rPr>
            </w:pPr>
          </w:p>
        </w:tc>
      </w:tr>
      <w:tr w:rsidR="00DC3BE2" w:rsidRPr="003B4A4F" w14:paraId="33BEFC45" w14:textId="77777777" w:rsidTr="009C679A">
        <w:trPr>
          <w:cantSplit/>
          <w:trHeight w:val="56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7FA8" w14:textId="77777777" w:rsidR="00DC3BE2" w:rsidRPr="009C679A" w:rsidRDefault="00CB0DC5" w:rsidP="00520202">
            <w:pPr>
              <w:jc w:val="center"/>
              <w:rPr>
                <w:sz w:val="18"/>
              </w:rPr>
            </w:pPr>
            <w:r w:rsidRPr="009C679A">
              <w:rPr>
                <w:rFonts w:hint="eastAsia"/>
                <w:sz w:val="18"/>
              </w:rPr>
              <w:t>経過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07EE" w14:textId="79FF7596" w:rsidR="00DC3BE2" w:rsidRPr="003B4A4F" w:rsidRDefault="00DC3BE2" w:rsidP="00EE3687">
            <w:pPr>
              <w:rPr>
                <w:rFonts w:hint="eastAsia"/>
              </w:rPr>
            </w:pPr>
          </w:p>
        </w:tc>
      </w:tr>
      <w:tr w:rsidR="00BA0D58" w:rsidRPr="003B4A4F" w14:paraId="26546F89" w14:textId="77777777" w:rsidTr="00BA0D58">
        <w:trPr>
          <w:cantSplit/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AF7E" w14:textId="77777777" w:rsidR="00BA0D58" w:rsidRPr="009C679A" w:rsidRDefault="00BA0D58" w:rsidP="00BA0D58">
            <w:pPr>
              <w:jc w:val="center"/>
              <w:rPr>
                <w:sz w:val="18"/>
              </w:rPr>
            </w:pPr>
            <w:r w:rsidRPr="009C679A">
              <w:rPr>
                <w:rFonts w:hint="eastAsia"/>
                <w:sz w:val="18"/>
              </w:rPr>
              <w:t>備考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C1C9B" w14:textId="77777777" w:rsidR="00B33EB1" w:rsidRPr="003B4A4F" w:rsidRDefault="00B33EB1" w:rsidP="00B33EB1">
            <w:pPr>
              <w:ind w:right="34"/>
              <w:jc w:val="right"/>
              <w:rPr>
                <w:rFonts w:hint="eastAsia"/>
              </w:rPr>
            </w:pPr>
            <w:r w:rsidRPr="00B33EB1">
              <w:rPr>
                <w:rFonts w:hint="eastAsia"/>
                <w:b/>
              </w:rPr>
              <w:t>見付かったら連絡を！</w:t>
            </w:r>
            <w:r>
              <w:rPr>
                <w:rFonts w:hint="eastAsia"/>
              </w:rPr>
              <w:t>→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217D5" w14:textId="77777777" w:rsidR="00BA0D58" w:rsidRPr="003B4A4F" w:rsidRDefault="00BA0D58" w:rsidP="003B4A4F">
            <w:pPr>
              <w:jc w:val="center"/>
              <w:rPr>
                <w:rFonts w:hint="eastAsia"/>
              </w:rPr>
            </w:pPr>
            <w:r w:rsidRPr="00BA0D58">
              <w:rPr>
                <w:rFonts w:hint="eastAsia"/>
                <w:sz w:val="18"/>
              </w:rPr>
              <w:t>終了確認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9490E" w14:textId="07E5005B" w:rsidR="00BA0D58" w:rsidRPr="003B4A4F" w:rsidRDefault="00BA0D58" w:rsidP="00520202">
            <w:pPr>
              <w:rPr>
                <w:rFonts w:hint="eastAsia"/>
              </w:rPr>
            </w:pPr>
          </w:p>
        </w:tc>
      </w:tr>
    </w:tbl>
    <w:p w14:paraId="10479F42" w14:textId="77777777" w:rsidR="00DC3BE2" w:rsidRPr="00832598" w:rsidRDefault="00320882">
      <w:r>
        <w:rPr>
          <w:rFonts w:hint="eastAsia"/>
        </w:rPr>
        <w:t>市役所，交番等への連絡を助言　□</w:t>
      </w:r>
    </w:p>
    <w:sectPr w:rsidR="00DC3BE2" w:rsidRPr="00832598" w:rsidSect="00BA0D58">
      <w:pgSz w:w="11906" w:h="16838" w:code="9"/>
      <w:pgMar w:top="851" w:right="851" w:bottom="1440" w:left="1077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47F76" w14:textId="77777777" w:rsidR="00592EA6" w:rsidRDefault="00592EA6" w:rsidP="00D17E6F">
      <w:r>
        <w:separator/>
      </w:r>
    </w:p>
  </w:endnote>
  <w:endnote w:type="continuationSeparator" w:id="0">
    <w:p w14:paraId="3A572627" w14:textId="77777777" w:rsidR="00592EA6" w:rsidRDefault="00592EA6" w:rsidP="00D17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8A486" w14:textId="77777777" w:rsidR="00592EA6" w:rsidRDefault="00592EA6" w:rsidP="00D17E6F">
      <w:r>
        <w:separator/>
      </w:r>
    </w:p>
  </w:footnote>
  <w:footnote w:type="continuationSeparator" w:id="0">
    <w:p w14:paraId="64F9C1E4" w14:textId="77777777" w:rsidR="00592EA6" w:rsidRDefault="00592EA6" w:rsidP="00D17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30"/>
  <w:doNotHyphenateCaps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EA6"/>
    <w:rsid w:val="000034BF"/>
    <w:rsid w:val="00020567"/>
    <w:rsid w:val="00020BED"/>
    <w:rsid w:val="00057E6F"/>
    <w:rsid w:val="00060C90"/>
    <w:rsid w:val="00064F73"/>
    <w:rsid w:val="00066FFF"/>
    <w:rsid w:val="00082AB2"/>
    <w:rsid w:val="00084575"/>
    <w:rsid w:val="000B6B91"/>
    <w:rsid w:val="000C36FC"/>
    <w:rsid w:val="000D3CF1"/>
    <w:rsid w:val="000F16D1"/>
    <w:rsid w:val="000F48F7"/>
    <w:rsid w:val="000F5818"/>
    <w:rsid w:val="00110647"/>
    <w:rsid w:val="00127EAF"/>
    <w:rsid w:val="001343DF"/>
    <w:rsid w:val="00157CDE"/>
    <w:rsid w:val="00171C5D"/>
    <w:rsid w:val="00171E52"/>
    <w:rsid w:val="00184382"/>
    <w:rsid w:val="001978AA"/>
    <w:rsid w:val="001A3F6F"/>
    <w:rsid w:val="001C4E26"/>
    <w:rsid w:val="001D658A"/>
    <w:rsid w:val="001F3C29"/>
    <w:rsid w:val="00251882"/>
    <w:rsid w:val="00263E92"/>
    <w:rsid w:val="00291923"/>
    <w:rsid w:val="00293623"/>
    <w:rsid w:val="002954C9"/>
    <w:rsid w:val="002A3730"/>
    <w:rsid w:val="002C05E0"/>
    <w:rsid w:val="002C2E91"/>
    <w:rsid w:val="00320882"/>
    <w:rsid w:val="003557FC"/>
    <w:rsid w:val="00384F1F"/>
    <w:rsid w:val="003A71CD"/>
    <w:rsid w:val="003B4A4F"/>
    <w:rsid w:val="003D1B23"/>
    <w:rsid w:val="003D5C9F"/>
    <w:rsid w:val="003F67BA"/>
    <w:rsid w:val="00415551"/>
    <w:rsid w:val="00420353"/>
    <w:rsid w:val="00471C30"/>
    <w:rsid w:val="00492AF0"/>
    <w:rsid w:val="004B073B"/>
    <w:rsid w:val="004C2D0B"/>
    <w:rsid w:val="004D13A1"/>
    <w:rsid w:val="004D5A26"/>
    <w:rsid w:val="004E33B3"/>
    <w:rsid w:val="005059DC"/>
    <w:rsid w:val="00520202"/>
    <w:rsid w:val="00560D43"/>
    <w:rsid w:val="00565F9C"/>
    <w:rsid w:val="00571105"/>
    <w:rsid w:val="00577508"/>
    <w:rsid w:val="00592EA6"/>
    <w:rsid w:val="00597028"/>
    <w:rsid w:val="005D09EB"/>
    <w:rsid w:val="005D1DD9"/>
    <w:rsid w:val="005E2E5F"/>
    <w:rsid w:val="005F79DD"/>
    <w:rsid w:val="006115C4"/>
    <w:rsid w:val="006339B7"/>
    <w:rsid w:val="00665349"/>
    <w:rsid w:val="00691CAF"/>
    <w:rsid w:val="006B1140"/>
    <w:rsid w:val="00700BFC"/>
    <w:rsid w:val="0070225F"/>
    <w:rsid w:val="00704490"/>
    <w:rsid w:val="00726131"/>
    <w:rsid w:val="00735F19"/>
    <w:rsid w:val="00773547"/>
    <w:rsid w:val="007A2CD4"/>
    <w:rsid w:val="007B7346"/>
    <w:rsid w:val="00832598"/>
    <w:rsid w:val="00873478"/>
    <w:rsid w:val="008941A6"/>
    <w:rsid w:val="008B703D"/>
    <w:rsid w:val="008D6874"/>
    <w:rsid w:val="009069B8"/>
    <w:rsid w:val="0090783C"/>
    <w:rsid w:val="00950227"/>
    <w:rsid w:val="009C679A"/>
    <w:rsid w:val="009D6EAC"/>
    <w:rsid w:val="009F10D4"/>
    <w:rsid w:val="00A0286C"/>
    <w:rsid w:val="00A57CEC"/>
    <w:rsid w:val="00A76538"/>
    <w:rsid w:val="00AA37EE"/>
    <w:rsid w:val="00AF1A0F"/>
    <w:rsid w:val="00B14F00"/>
    <w:rsid w:val="00B15C69"/>
    <w:rsid w:val="00B24715"/>
    <w:rsid w:val="00B33EB1"/>
    <w:rsid w:val="00B416C6"/>
    <w:rsid w:val="00B42BA0"/>
    <w:rsid w:val="00B46798"/>
    <w:rsid w:val="00B55017"/>
    <w:rsid w:val="00B94AA5"/>
    <w:rsid w:val="00BA0D58"/>
    <w:rsid w:val="00BE0ABF"/>
    <w:rsid w:val="00C15CAF"/>
    <w:rsid w:val="00C86153"/>
    <w:rsid w:val="00C970A8"/>
    <w:rsid w:val="00CB0DC5"/>
    <w:rsid w:val="00CF2E71"/>
    <w:rsid w:val="00D17E6F"/>
    <w:rsid w:val="00D374A4"/>
    <w:rsid w:val="00DA43D0"/>
    <w:rsid w:val="00DA7697"/>
    <w:rsid w:val="00DC3BE2"/>
    <w:rsid w:val="00DC683C"/>
    <w:rsid w:val="00E51879"/>
    <w:rsid w:val="00EB0B8D"/>
    <w:rsid w:val="00EB6B75"/>
    <w:rsid w:val="00ED2F5E"/>
    <w:rsid w:val="00EE03C5"/>
    <w:rsid w:val="00EE3687"/>
    <w:rsid w:val="00EF1D31"/>
    <w:rsid w:val="00F2286C"/>
    <w:rsid w:val="00F3504F"/>
    <w:rsid w:val="00F54731"/>
    <w:rsid w:val="00F73048"/>
    <w:rsid w:val="00F86FC7"/>
    <w:rsid w:val="00F9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50FEF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C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3259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7E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17E6F"/>
    <w:rPr>
      <w:rFonts w:cs="Times New Roman"/>
    </w:rPr>
  </w:style>
  <w:style w:type="paragraph" w:styleId="a6">
    <w:name w:val="footer"/>
    <w:basedOn w:val="a"/>
    <w:link w:val="a7"/>
    <w:rsid w:val="00D17E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17E6F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C4E26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1C4E26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72.20.43.76\&#29872;&#22659;&#27700;&#36947;&#29677;\03%20&#29539;&#30123;&#34907;&#29983;\R8\01_&#22996;&#35351;&#26989;&#21209;&#38306;&#20418;\04_&#29539;&#30123;&#34907;&#29983;&#25903;&#25588;&#12471;&#12473;&#12486;&#12512;\05_&#26045;&#34892;&#20282;&#12356;\03-4_&#21029;&#28155;&#65299;_&#20986;&#21147;&#24115;&#31080;&#19968;&#35239;\&#21205;&#29289;&#20491;&#20307;&#31649;&#29702;\&#22833;&#36394;&#20445;&#35703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FA0A2-23A8-428B-9F88-57451172E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失踪保護.dot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2026-04-09T05:29:00Z</dcterms:created>
  <dcterms:modified xsi:type="dcterms:W3CDTF">2026-04-09T05:30:00Z</dcterms:modified>
</cp:coreProperties>
</file>