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49805" w14:textId="1CEDD4D4" w:rsidR="00DC3BE2" w:rsidRPr="00B14F00" w:rsidRDefault="00520202" w:rsidP="00DA769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ID：[</w:t>
      </w:r>
      <w:r w:rsidR="000B5116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 xml:space="preserve">] </w:t>
      </w:r>
      <w:r w:rsidRPr="00DA7697">
        <w:rPr>
          <w:rFonts w:ascii="ＭＳ ゴシック" w:eastAsia="ＭＳ ゴシック" w:hAnsi="ＭＳ ゴシック" w:hint="eastAsia"/>
          <w:b/>
          <w:sz w:val="48"/>
          <w:szCs w:val="48"/>
        </w:rPr>
        <w:t xml:space="preserve"> </w:t>
      </w:r>
      <w:r w:rsidR="00DA7697" w:rsidRPr="00DA7697">
        <w:rPr>
          <w:rFonts w:ascii="ＭＳ ゴシック" w:eastAsia="ＭＳ ゴシック" w:hAnsi="ＭＳ ゴシック" w:hint="eastAsia"/>
          <w:b/>
          <w:sz w:val="48"/>
          <w:szCs w:val="48"/>
        </w:rPr>
        <w:t>[ANIMAL_KIND</w:t>
      </w:r>
      <w:r w:rsidR="00CB0DC5">
        <w:rPr>
          <w:rFonts w:ascii="ＭＳ ゴシック" w:eastAsia="ＭＳ ゴシック" w:hAnsi="ＭＳ ゴシック" w:hint="eastAsia"/>
          <w:b/>
          <w:sz w:val="48"/>
          <w:szCs w:val="48"/>
        </w:rPr>
        <w:t>_ID</w:t>
      </w:r>
      <w:r w:rsidR="00DA7697" w:rsidRPr="00DA7697">
        <w:rPr>
          <w:rFonts w:ascii="ＭＳ ゴシック" w:eastAsia="ＭＳ ゴシック" w:hAnsi="ＭＳ ゴシック" w:hint="eastAsia"/>
          <w:b/>
          <w:sz w:val="48"/>
          <w:szCs w:val="48"/>
        </w:rPr>
        <w:t>]</w:t>
      </w:r>
      <w:r w:rsidR="00DC3BE2" w:rsidRPr="00B14F00">
        <w:rPr>
          <w:rFonts w:ascii="ＭＳ ゴシック" w:eastAsia="ＭＳ ゴシック" w:hAnsi="ＭＳ ゴシック" w:hint="eastAsia"/>
        </w:rPr>
        <w:t>に関する苦情・相談箋</w:t>
      </w:r>
      <w:r>
        <w:rPr>
          <w:rFonts w:ascii="ＭＳ ゴシック" w:eastAsia="ＭＳ ゴシック" w:hAnsi="ＭＳ ゴシック" w:hint="eastAsia"/>
        </w:rPr>
        <w:t xml:space="preserve">　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709"/>
        <w:gridCol w:w="992"/>
        <w:gridCol w:w="1134"/>
        <w:gridCol w:w="2977"/>
        <w:gridCol w:w="708"/>
        <w:gridCol w:w="142"/>
        <w:gridCol w:w="567"/>
        <w:gridCol w:w="709"/>
        <w:gridCol w:w="1134"/>
      </w:tblGrid>
      <w:tr w:rsidR="00DC3BE2" w:rsidRPr="003B4A4F" w14:paraId="5EE23FA4" w14:textId="77777777" w:rsidTr="00417215">
        <w:trPr>
          <w:trHeight w:val="670"/>
        </w:trPr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D63" w14:textId="3439BB40" w:rsidR="00DC3BE2" w:rsidRPr="000B5116" w:rsidRDefault="00EB6B75" w:rsidP="00CB0DC5">
            <w:r>
              <w:rPr>
                <w:rFonts w:hint="eastAsia"/>
              </w:rPr>
              <w:t>電話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来所の別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D134" w14:textId="77777777" w:rsidR="00DC3BE2" w:rsidRPr="003B4A4F" w:rsidRDefault="00CB0DC5" w:rsidP="00CB0DC5">
            <w:r>
              <w:rPr>
                <w:rFonts w:hint="eastAsia"/>
              </w:rPr>
              <w:t>受理日：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813F" w14:textId="4EA0FC73" w:rsidR="00DC3BE2" w:rsidRPr="003B4A4F" w:rsidRDefault="00DC3BE2" w:rsidP="00832598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210F" w14:textId="77777777" w:rsidR="00DC3BE2" w:rsidRPr="003B4A4F" w:rsidRDefault="00DC3BE2" w:rsidP="003B4A4F">
            <w:pPr>
              <w:ind w:leftChars="-51" w:left="-107" w:rightChars="-82" w:right="-172"/>
              <w:jc w:val="center"/>
            </w:pPr>
            <w:r w:rsidRPr="003B4A4F">
              <w:rPr>
                <w:rFonts w:hint="eastAsia"/>
              </w:rPr>
              <w:t>受理者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07C0" w14:textId="4E7A8DDB" w:rsidR="00DC3BE2" w:rsidRPr="003B4A4F" w:rsidRDefault="00DC3BE2" w:rsidP="00B14F00">
            <w:pPr>
              <w:rPr>
                <w:rFonts w:hint="eastAsia"/>
              </w:rPr>
            </w:pPr>
          </w:p>
        </w:tc>
      </w:tr>
      <w:tr w:rsidR="00DC3BE2" w:rsidRPr="003B4A4F" w14:paraId="40BDCC65" w14:textId="77777777" w:rsidTr="00CB0DC5">
        <w:trPr>
          <w:trHeight w:val="568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8B07030" w14:textId="77777777" w:rsidR="00DC3BE2" w:rsidRPr="003B4A4F" w:rsidRDefault="00DC3BE2" w:rsidP="003B4A4F">
            <w:pPr>
              <w:ind w:left="113" w:right="113"/>
              <w:jc w:val="center"/>
            </w:pPr>
            <w:r w:rsidRPr="003B4A4F">
              <w:rPr>
                <w:rFonts w:hint="eastAsia"/>
              </w:rPr>
              <w:t>相談者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B3B6" w14:textId="77777777" w:rsidR="00DC3BE2" w:rsidRPr="003B4A4F" w:rsidRDefault="00417215" w:rsidP="00417215">
            <w:r w:rsidRPr="003B4A4F">
              <w:rPr>
                <w:rFonts w:hint="eastAsia"/>
              </w:rPr>
              <w:t>氏名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187" w14:textId="7BCCF18B" w:rsidR="00DC3BE2" w:rsidRPr="003B4A4F" w:rsidRDefault="00DC3BE2" w:rsidP="00832598">
            <w:pPr>
              <w:rPr>
                <w:rFonts w:hint="eastAsi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3BAA" w14:textId="77777777" w:rsidR="00DC3BE2" w:rsidRPr="003B4A4F" w:rsidRDefault="00DC3BE2" w:rsidP="00CB0DC5">
            <w:pPr>
              <w:ind w:left="-108" w:right="-108"/>
              <w:jc w:val="center"/>
            </w:pPr>
            <w:r w:rsidRPr="003B4A4F">
              <w:t>TEL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B783" w14:textId="005B6D3E" w:rsidR="00417215" w:rsidRPr="003B4A4F" w:rsidRDefault="00417215" w:rsidP="00520202">
            <w:pPr>
              <w:rPr>
                <w:rFonts w:hint="eastAsia"/>
              </w:rPr>
            </w:pPr>
          </w:p>
        </w:tc>
      </w:tr>
      <w:tr w:rsidR="00417215" w:rsidRPr="003B4A4F" w14:paraId="37D8CA7F" w14:textId="77777777" w:rsidTr="009B0DDB">
        <w:trPr>
          <w:trHeight w:val="512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142F" w14:textId="77777777" w:rsidR="00417215" w:rsidRPr="003B4A4F" w:rsidRDefault="00417215" w:rsidP="0083259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3294" w14:textId="77777777" w:rsidR="00417215" w:rsidRPr="003B4A4F" w:rsidRDefault="00417215" w:rsidP="00832598">
            <w:r w:rsidRPr="003B4A4F">
              <w:rPr>
                <w:rFonts w:hint="eastAsia"/>
              </w:rPr>
              <w:t>住所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3A00" w14:textId="6E4F85CD" w:rsidR="00417215" w:rsidRPr="003B4A4F" w:rsidRDefault="00417215" w:rsidP="00832598">
            <w:pPr>
              <w:rPr>
                <w:rFonts w:hint="eastAsia"/>
              </w:rPr>
            </w:pPr>
          </w:p>
        </w:tc>
      </w:tr>
      <w:tr w:rsidR="00DC3BE2" w:rsidRPr="003B4A4F" w14:paraId="0819FB07" w14:textId="77777777" w:rsidTr="0017041E">
        <w:trPr>
          <w:cantSplit/>
          <w:trHeight w:val="59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2DD4255" w14:textId="77777777" w:rsidR="00DC3BE2" w:rsidRPr="003B4A4F" w:rsidRDefault="00DC3BE2" w:rsidP="00CB0DC5">
            <w:pPr>
              <w:ind w:left="113" w:right="113"/>
            </w:pP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6256" w14:textId="3474578D" w:rsidR="00520202" w:rsidRDefault="00520202" w:rsidP="0017041E">
            <w:pPr>
              <w:rPr>
                <w:rFonts w:hint="eastAsia"/>
              </w:rPr>
            </w:pPr>
            <w:r w:rsidRPr="00776588">
              <w:rPr>
                <w:rFonts w:hint="eastAsia"/>
                <w:kern w:val="0"/>
                <w:fitText w:val="1050" w:id="1907617792"/>
              </w:rPr>
              <w:t>対応法令：</w:t>
            </w:r>
          </w:p>
          <w:p w14:paraId="20376492" w14:textId="1910B3F2" w:rsidR="00DC3BE2" w:rsidRPr="003B4A4F" w:rsidRDefault="00CB0DC5" w:rsidP="0017041E">
            <w:pPr>
              <w:rPr>
                <w:sz w:val="18"/>
              </w:rPr>
            </w:pPr>
            <w:r w:rsidRPr="00776588">
              <w:rPr>
                <w:rFonts w:hint="eastAsia"/>
                <w:kern w:val="0"/>
                <w:fitText w:val="1050" w:id="1907617536"/>
              </w:rPr>
              <w:t xml:space="preserve">区　</w:t>
            </w:r>
            <w:r w:rsidR="00776588" w:rsidRPr="00776588">
              <w:rPr>
                <w:rFonts w:hint="eastAsia"/>
                <w:kern w:val="0"/>
                <w:fitText w:val="1050" w:id="1907617536"/>
              </w:rPr>
              <w:t xml:space="preserve">  </w:t>
            </w:r>
            <w:r w:rsidRPr="00776588">
              <w:rPr>
                <w:rFonts w:hint="eastAsia"/>
                <w:kern w:val="0"/>
                <w:fitText w:val="1050" w:id="1907617536"/>
              </w:rPr>
              <w:t>分：</w:t>
            </w:r>
          </w:p>
        </w:tc>
      </w:tr>
      <w:tr w:rsidR="00DC3BE2" w:rsidRPr="003B4A4F" w14:paraId="3FC34843" w14:textId="77777777" w:rsidTr="0017041E">
        <w:trPr>
          <w:trHeight w:val="212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E1AE" w14:textId="77777777" w:rsidR="00DC3BE2" w:rsidRPr="003B4A4F" w:rsidRDefault="00DC3BE2" w:rsidP="00520202">
            <w:pPr>
              <w:jc w:val="center"/>
            </w:pPr>
            <w:r w:rsidRPr="003B4A4F">
              <w:rPr>
                <w:rFonts w:hint="eastAsia"/>
              </w:rPr>
              <w:t>相談内容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B82" w14:textId="36208811" w:rsidR="00DC3BE2" w:rsidRPr="003B4A4F" w:rsidRDefault="00DC3BE2" w:rsidP="00EE3687">
            <w:pPr>
              <w:rPr>
                <w:rFonts w:hint="eastAsia"/>
              </w:rPr>
            </w:pPr>
            <w:bookmarkStart w:id="0" w:name="_GoBack"/>
            <w:bookmarkEnd w:id="0"/>
          </w:p>
        </w:tc>
      </w:tr>
      <w:tr w:rsidR="00CB0DC5" w:rsidRPr="003B4A4F" w14:paraId="40DF634A" w14:textId="77777777" w:rsidTr="0017041E">
        <w:trPr>
          <w:cantSplit/>
          <w:trHeight w:val="169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A9B" w14:textId="77777777" w:rsidR="00CB0DC5" w:rsidRPr="003B4A4F" w:rsidRDefault="00CB0DC5" w:rsidP="00520202">
            <w:r>
              <w:rPr>
                <w:rFonts w:hint="eastAsia"/>
              </w:rPr>
              <w:t>動物</w:t>
            </w:r>
            <w:r w:rsidRPr="003B4A4F">
              <w:rPr>
                <w:rFonts w:hint="eastAsia"/>
              </w:rPr>
              <w:t>の</w:t>
            </w:r>
            <w:r>
              <w:rPr>
                <w:rFonts w:hint="eastAsia"/>
              </w:rPr>
              <w:t>特徴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BB519" w14:textId="46674005" w:rsidR="00CB0DC5" w:rsidRPr="003B4A4F" w:rsidRDefault="00CB0DC5" w:rsidP="00020617">
            <w:pPr>
              <w:jc w:val="left"/>
              <w:rPr>
                <w:rFonts w:hint="eastAsia"/>
              </w:rPr>
            </w:pPr>
          </w:p>
        </w:tc>
      </w:tr>
      <w:tr w:rsidR="00DC3BE2" w:rsidRPr="003B4A4F" w14:paraId="6291868E" w14:textId="77777777" w:rsidTr="00520202">
        <w:trPr>
          <w:cantSplit/>
          <w:trHeight w:val="113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D43D" w14:textId="77777777" w:rsidR="00DC3BE2" w:rsidRPr="003B4A4F" w:rsidRDefault="00DC3BE2" w:rsidP="00520202">
            <w:pPr>
              <w:jc w:val="center"/>
            </w:pPr>
            <w:r w:rsidRPr="003B4A4F">
              <w:rPr>
                <w:rFonts w:hint="eastAsia"/>
              </w:rPr>
              <w:t>対応</w:t>
            </w:r>
            <w:r w:rsidR="00CB0DC5">
              <w:rPr>
                <w:rFonts w:hint="eastAsia"/>
              </w:rPr>
              <w:t>経過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1781" w14:textId="020FE067" w:rsidR="00DC3BE2" w:rsidRPr="003B4A4F" w:rsidRDefault="00DC3BE2" w:rsidP="00EE3687">
            <w:pPr>
              <w:rPr>
                <w:rFonts w:hint="eastAsia"/>
              </w:rPr>
            </w:pPr>
          </w:p>
        </w:tc>
      </w:tr>
      <w:tr w:rsidR="00CB0DC5" w:rsidRPr="003B4A4F" w14:paraId="01A9D128" w14:textId="77777777" w:rsidTr="00417215">
        <w:trPr>
          <w:cantSplit/>
          <w:trHeight w:val="137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3E3D580" w14:textId="77777777" w:rsidR="00CB0DC5" w:rsidRPr="003B4A4F" w:rsidRDefault="00CB0DC5" w:rsidP="003B4A4F">
            <w:pPr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次回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AC0AA8" w14:textId="77777777" w:rsidR="000B5116" w:rsidRDefault="00CB0DC5" w:rsidP="000B5116">
            <w:r>
              <w:rPr>
                <w:rFonts w:hint="eastAsia"/>
              </w:rPr>
              <w:t>対応予定日：</w:t>
            </w:r>
          </w:p>
          <w:p w14:paraId="5B706399" w14:textId="26219D2F" w:rsidR="00CB0DC5" w:rsidRPr="003B4A4F" w:rsidRDefault="00CB0DC5" w:rsidP="000B5116">
            <w:pPr>
              <w:rPr>
                <w:rFonts w:hint="eastAsia"/>
              </w:rPr>
            </w:pPr>
            <w:r>
              <w:rPr>
                <w:rFonts w:hint="eastAsia"/>
              </w:rPr>
              <w:t>対応内容：</w:t>
            </w:r>
          </w:p>
        </w:tc>
      </w:tr>
      <w:tr w:rsidR="00DC3BE2" w:rsidRPr="003B4A4F" w14:paraId="36CCB204" w14:textId="77777777" w:rsidTr="0017041E">
        <w:trPr>
          <w:cantSplit/>
          <w:trHeight w:val="80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AC9A693" w14:textId="77777777" w:rsidR="00DC3BE2" w:rsidRPr="003B4A4F" w:rsidRDefault="00DC3BE2" w:rsidP="003B4A4F">
            <w:pPr>
              <w:ind w:left="113" w:right="113"/>
              <w:jc w:val="center"/>
            </w:pPr>
            <w:r w:rsidRPr="003B4A4F">
              <w:rPr>
                <w:rFonts w:hint="eastAsia"/>
              </w:rPr>
              <w:t>備　　考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83456" w14:textId="2B428C73" w:rsidR="00DC3BE2" w:rsidRPr="003B4A4F" w:rsidRDefault="00DC3BE2" w:rsidP="00EE3687">
            <w:pPr>
              <w:rPr>
                <w:rFonts w:hint="eastAsia"/>
              </w:rPr>
            </w:pPr>
          </w:p>
        </w:tc>
      </w:tr>
      <w:tr w:rsidR="00DC3BE2" w:rsidRPr="003B4A4F" w14:paraId="1AA59261" w14:textId="77777777" w:rsidTr="00950227">
        <w:trPr>
          <w:cantSplit/>
          <w:trHeight w:val="558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5D61712" w14:textId="77777777" w:rsidR="00DC3BE2" w:rsidRPr="003B4A4F" w:rsidRDefault="00DC3BE2" w:rsidP="003B4A4F">
            <w:pPr>
              <w:ind w:left="113" w:right="113"/>
              <w:jc w:val="center"/>
            </w:pPr>
          </w:p>
        </w:tc>
        <w:tc>
          <w:tcPr>
            <w:tcW w:w="722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02A6" w14:textId="77777777" w:rsidR="00DC3BE2" w:rsidRPr="003B4A4F" w:rsidRDefault="00DC3BE2" w:rsidP="0083259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96D5" w14:textId="77777777" w:rsidR="00DC3BE2" w:rsidRPr="003B4A4F" w:rsidRDefault="00DC3BE2" w:rsidP="003B4A4F">
            <w:pPr>
              <w:jc w:val="center"/>
            </w:pPr>
            <w:r w:rsidRPr="003B4A4F">
              <w:rPr>
                <w:rFonts w:hint="eastAsia"/>
              </w:rPr>
              <w:t>終了確認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653D" w14:textId="3312F42A" w:rsidR="00DC3BE2" w:rsidRPr="003B4A4F" w:rsidRDefault="00DC3BE2" w:rsidP="00520202">
            <w:pPr>
              <w:rPr>
                <w:rFonts w:hint="eastAsia"/>
              </w:rPr>
            </w:pPr>
          </w:p>
        </w:tc>
      </w:tr>
    </w:tbl>
    <w:p w14:paraId="5CED5613" w14:textId="77777777" w:rsidR="00DC3BE2" w:rsidRPr="00832598" w:rsidRDefault="00DC3BE2"/>
    <w:sectPr w:rsidR="00DC3BE2" w:rsidRPr="00832598" w:rsidSect="00157C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85" w:right="1701" w:bottom="170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47FC8" w14:textId="77777777" w:rsidR="00BC5FFA" w:rsidRDefault="00BC5FFA" w:rsidP="00D17E6F">
      <w:r>
        <w:separator/>
      </w:r>
    </w:p>
  </w:endnote>
  <w:endnote w:type="continuationSeparator" w:id="0">
    <w:p w14:paraId="53F1AA11" w14:textId="77777777" w:rsidR="00BC5FFA" w:rsidRDefault="00BC5FFA" w:rsidP="00D17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36D4E" w14:textId="77777777" w:rsidR="001F3C29" w:rsidRDefault="001F3C2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8E168" w14:textId="77777777" w:rsidR="001F3C29" w:rsidRDefault="001F3C2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9A0E6" w14:textId="77777777" w:rsidR="001F3C29" w:rsidRDefault="001F3C2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1F925" w14:textId="77777777" w:rsidR="00BC5FFA" w:rsidRDefault="00BC5FFA" w:rsidP="00D17E6F">
      <w:r>
        <w:separator/>
      </w:r>
    </w:p>
  </w:footnote>
  <w:footnote w:type="continuationSeparator" w:id="0">
    <w:p w14:paraId="1EAB21BF" w14:textId="77777777" w:rsidR="00BC5FFA" w:rsidRDefault="00BC5FFA" w:rsidP="00D17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B4727" w14:textId="77777777" w:rsidR="001F3C29" w:rsidRDefault="001F3C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685D" w14:textId="77777777" w:rsidR="001F3C29" w:rsidRDefault="001F3C2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EE9DB" w14:textId="77777777" w:rsidR="001F3C29" w:rsidRDefault="001F3C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30"/>
  <w:doNotHyphenateCaps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5FFA"/>
    <w:rsid w:val="000034BF"/>
    <w:rsid w:val="00020567"/>
    <w:rsid w:val="00020617"/>
    <w:rsid w:val="00057E6F"/>
    <w:rsid w:val="00060C90"/>
    <w:rsid w:val="00064F73"/>
    <w:rsid w:val="00066FFF"/>
    <w:rsid w:val="00082AB2"/>
    <w:rsid w:val="00084575"/>
    <w:rsid w:val="000B5116"/>
    <w:rsid w:val="000B6B91"/>
    <w:rsid w:val="000C36FC"/>
    <w:rsid w:val="000D3CF1"/>
    <w:rsid w:val="000F48F7"/>
    <w:rsid w:val="000F5818"/>
    <w:rsid w:val="00110647"/>
    <w:rsid w:val="00127EAF"/>
    <w:rsid w:val="001343DF"/>
    <w:rsid w:val="00157CDE"/>
    <w:rsid w:val="0017041E"/>
    <w:rsid w:val="00171C5D"/>
    <w:rsid w:val="00171E52"/>
    <w:rsid w:val="001978AA"/>
    <w:rsid w:val="001A3F6F"/>
    <w:rsid w:val="001D658A"/>
    <w:rsid w:val="001F3C29"/>
    <w:rsid w:val="00251882"/>
    <w:rsid w:val="00263E92"/>
    <w:rsid w:val="00284B99"/>
    <w:rsid w:val="00291923"/>
    <w:rsid w:val="00293623"/>
    <w:rsid w:val="002A3730"/>
    <w:rsid w:val="002C05E0"/>
    <w:rsid w:val="002C2E91"/>
    <w:rsid w:val="003557FC"/>
    <w:rsid w:val="00384F1F"/>
    <w:rsid w:val="003B4A4F"/>
    <w:rsid w:val="003D1B23"/>
    <w:rsid w:val="003D5C9F"/>
    <w:rsid w:val="00415551"/>
    <w:rsid w:val="00417215"/>
    <w:rsid w:val="00420353"/>
    <w:rsid w:val="00471C30"/>
    <w:rsid w:val="00492AF0"/>
    <w:rsid w:val="004B073B"/>
    <w:rsid w:val="004C2D0B"/>
    <w:rsid w:val="004D13A1"/>
    <w:rsid w:val="004D5A26"/>
    <w:rsid w:val="004E33B3"/>
    <w:rsid w:val="005059DC"/>
    <w:rsid w:val="00520202"/>
    <w:rsid w:val="00565F9C"/>
    <w:rsid w:val="00571105"/>
    <w:rsid w:val="00577508"/>
    <w:rsid w:val="00597028"/>
    <w:rsid w:val="005A1307"/>
    <w:rsid w:val="005D09EB"/>
    <w:rsid w:val="005D1DD9"/>
    <w:rsid w:val="005E2E5F"/>
    <w:rsid w:val="005F79DD"/>
    <w:rsid w:val="006115C4"/>
    <w:rsid w:val="006339B7"/>
    <w:rsid w:val="00691CAF"/>
    <w:rsid w:val="006B1140"/>
    <w:rsid w:val="006E3B66"/>
    <w:rsid w:val="00700BFC"/>
    <w:rsid w:val="0070225F"/>
    <w:rsid w:val="00704490"/>
    <w:rsid w:val="00726131"/>
    <w:rsid w:val="00735F19"/>
    <w:rsid w:val="00773547"/>
    <w:rsid w:val="00776588"/>
    <w:rsid w:val="007A2CD4"/>
    <w:rsid w:val="007B7346"/>
    <w:rsid w:val="00832598"/>
    <w:rsid w:val="00873478"/>
    <w:rsid w:val="008941A6"/>
    <w:rsid w:val="008B703D"/>
    <w:rsid w:val="008D6874"/>
    <w:rsid w:val="009069B8"/>
    <w:rsid w:val="0090783C"/>
    <w:rsid w:val="00950227"/>
    <w:rsid w:val="009B0DDB"/>
    <w:rsid w:val="009D6EAC"/>
    <w:rsid w:val="009F10D4"/>
    <w:rsid w:val="00A0286C"/>
    <w:rsid w:val="00A57CEC"/>
    <w:rsid w:val="00A76538"/>
    <w:rsid w:val="00AA37EE"/>
    <w:rsid w:val="00AF1A0F"/>
    <w:rsid w:val="00B14F00"/>
    <w:rsid w:val="00B24715"/>
    <w:rsid w:val="00B416C6"/>
    <w:rsid w:val="00B42BA0"/>
    <w:rsid w:val="00B46798"/>
    <w:rsid w:val="00B55017"/>
    <w:rsid w:val="00B94AA5"/>
    <w:rsid w:val="00BC5FFA"/>
    <w:rsid w:val="00BE0ABF"/>
    <w:rsid w:val="00C15CAF"/>
    <w:rsid w:val="00C970A8"/>
    <w:rsid w:val="00CB0DC5"/>
    <w:rsid w:val="00CF2E71"/>
    <w:rsid w:val="00D17E6F"/>
    <w:rsid w:val="00D374A4"/>
    <w:rsid w:val="00DA43D0"/>
    <w:rsid w:val="00DA7697"/>
    <w:rsid w:val="00DC3BE2"/>
    <w:rsid w:val="00DC683C"/>
    <w:rsid w:val="00E51879"/>
    <w:rsid w:val="00EB0B8D"/>
    <w:rsid w:val="00EB6B75"/>
    <w:rsid w:val="00ED2F5E"/>
    <w:rsid w:val="00EE03C5"/>
    <w:rsid w:val="00EE3687"/>
    <w:rsid w:val="00EF1D31"/>
    <w:rsid w:val="00F2286C"/>
    <w:rsid w:val="00F3504F"/>
    <w:rsid w:val="00F54731"/>
    <w:rsid w:val="00F73048"/>
    <w:rsid w:val="00F86FC7"/>
    <w:rsid w:val="00F93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FD728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1C5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3259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7E6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17E6F"/>
    <w:rPr>
      <w:rFonts w:cs="Times New Roman"/>
    </w:rPr>
  </w:style>
  <w:style w:type="paragraph" w:styleId="a6">
    <w:name w:val="footer"/>
    <w:basedOn w:val="a"/>
    <w:link w:val="a7"/>
    <w:rsid w:val="00D17E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17E6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72.20.43.76\&#29872;&#22659;&#27700;&#36947;&#29677;\03%20&#29539;&#30123;&#34907;&#29983;\R8\01_&#22996;&#35351;&#26989;&#21209;&#38306;&#20418;\04_&#29539;&#30123;&#34907;&#29983;&#25903;&#25588;&#12471;&#12473;&#12486;&#12512;\07_&#12507;&#12540;&#12512;&#12506;&#12540;&#12472;&#20844;&#38283;&#12539;&#12503;&#12525;&#12509;&#38283;&#22987;\03-4_&#21029;&#28155;&#65299;_&#20986;&#21147;&#24115;&#31080;&#19968;&#35239;\&#21205;&#29289;&#20491;&#20307;&#31649;&#29702;\&#30456;&#35527;&#31627;2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97289-C7B8-4D93-BF40-A9B0FA95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相談箋2.dot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2026-04-13T08:51:00Z</dcterms:created>
  <dcterms:modified xsi:type="dcterms:W3CDTF">2026-04-13T08:53:00Z</dcterms:modified>
</cp:coreProperties>
</file>